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5EFB" w:rsidRDefault="00755EFB" w:rsidP="007D709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Приложение1</w:t>
      </w:r>
    </w:p>
    <w:p w:rsidR="00755EFB" w:rsidRDefault="00755EFB" w:rsidP="007D709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приказу МБОУ «Школа № 79»№ _____от 31.08.2021  </w:t>
      </w:r>
    </w:p>
    <w:p w:rsidR="00755EFB" w:rsidRDefault="00755EFB" w:rsidP="00A47009">
      <w:pPr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47009">
        <w:rPr>
          <w:rFonts w:ascii="Times New Roman" w:hAnsi="Times New Roman"/>
          <w:b/>
          <w:sz w:val="28"/>
          <w:szCs w:val="28"/>
        </w:rPr>
        <w:t>ПОЛОЖЕНИЕ</w:t>
      </w:r>
    </w:p>
    <w:p w:rsidR="00755EFB" w:rsidRPr="00A47009" w:rsidRDefault="00755EFB" w:rsidP="00A4700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A47009">
        <w:rPr>
          <w:rFonts w:ascii="Times New Roman" w:hAnsi="Times New Roman"/>
          <w:b/>
          <w:sz w:val="28"/>
          <w:szCs w:val="28"/>
        </w:rPr>
        <w:t>о системе контентной фильтрации (СКФ) Интернет ресурсов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b/>
          <w:sz w:val="24"/>
          <w:szCs w:val="24"/>
        </w:rPr>
      </w:pPr>
      <w:r w:rsidRPr="00A47009">
        <w:rPr>
          <w:rFonts w:ascii="Times New Roman" w:hAnsi="Times New Roman"/>
          <w:b/>
          <w:sz w:val="24"/>
          <w:szCs w:val="24"/>
        </w:rPr>
        <w:t xml:space="preserve">1. Общие положения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1.1. Настоящее Положение разработано на основании следующих документов: </w:t>
      </w:r>
    </w:p>
    <w:p w:rsidR="00755EFB" w:rsidRPr="00A47009" w:rsidRDefault="00755EFB" w:rsidP="00A47009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Федеральный закон от 24.07.1998 № 124-ФЗ «Об основных гарантиях прав ребёнка в Российской Федерации» </w:t>
      </w:r>
    </w:p>
    <w:p w:rsidR="00755EFB" w:rsidRPr="00A47009" w:rsidRDefault="00755EFB" w:rsidP="00A47009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ст. 4 Закона РФ от 27.12.1991 № 2124-1 «О средствах массовой информации»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запрещает использование СМИ для распространения материалов, содержащих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публичные призывы к осуществлению террористической деятельности или публично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оправдывающих терроризм, других экстремистских материалов, а также материалов, </w:t>
      </w:r>
    </w:p>
    <w:p w:rsidR="00755EFB" w:rsidRDefault="00755EFB" w:rsidP="00A470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пропагандирующих порнографию, культ насилия и жестокости; </w:t>
      </w:r>
    </w:p>
    <w:p w:rsidR="00755EFB" w:rsidRPr="00A47009" w:rsidRDefault="00755EFB" w:rsidP="00A47009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в соответствии со ст. 5 Федерального закона от 13.03.2006 № 38-ФЗ «О рекламе», </w:t>
      </w:r>
    </w:p>
    <w:p w:rsidR="00755EFB" w:rsidRPr="00A47009" w:rsidRDefault="00755EFB" w:rsidP="00A47009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реклама не должна побуждать к совершению противоправных действий, призывать к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насилию и жестокости; не допускается размещение рекламы в учебниках, школьных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дневниках, а так</w:t>
      </w:r>
      <w:r>
        <w:rPr>
          <w:rFonts w:ascii="Times New Roman" w:hAnsi="Times New Roman"/>
          <w:sz w:val="24"/>
          <w:szCs w:val="24"/>
        </w:rPr>
        <w:t xml:space="preserve">же в школьных тетрадях, и др.; </w:t>
      </w:r>
    </w:p>
    <w:p w:rsidR="00755EFB" w:rsidRPr="00A47009" w:rsidRDefault="00755EFB" w:rsidP="00A470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Федеральный закон от 29.12.2010 № 436-ФЗ «О защите детей от информации,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причиняющей</w:t>
      </w:r>
      <w:r>
        <w:rPr>
          <w:rFonts w:ascii="Times New Roman" w:hAnsi="Times New Roman"/>
          <w:sz w:val="24"/>
          <w:szCs w:val="24"/>
        </w:rPr>
        <w:t xml:space="preserve"> вред их здоровью и развитию». </w:t>
      </w:r>
    </w:p>
    <w:p w:rsidR="00755EFB" w:rsidRPr="00A47009" w:rsidRDefault="00755EFB" w:rsidP="00A470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Федеральный закон № 139-ФЗ от 28 июля 2012 года «О внесении изменений в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Федеральный закон «О защите детей от информации, причиняющей вред их здоровью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 развитию» и отдельные законодательные акты Российской Федерации по вопросу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ограничения доступа к противоправно</w:t>
      </w:r>
      <w:r>
        <w:rPr>
          <w:rFonts w:ascii="Times New Roman" w:hAnsi="Times New Roman"/>
          <w:sz w:val="24"/>
          <w:szCs w:val="24"/>
        </w:rPr>
        <w:t xml:space="preserve">й информации в сети Интернет». </w:t>
      </w:r>
    </w:p>
    <w:p w:rsidR="00755EFB" w:rsidRPr="00A47009" w:rsidRDefault="00755EFB" w:rsidP="00A470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Постановление Государственной Думы Федерального собрания РФ от 24.11.2000 № 843-III ГД «О государственной политике в области телевизионного вещания 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радиовещания» (с требованием о принятии мер по формированию условий развития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телевизионного вещания и радиовещания с учётом интересов детей и молодёжи,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защите их от информации, оказывающей негативное воздействие на нравственное,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физическое, психическ</w:t>
      </w:r>
      <w:r>
        <w:rPr>
          <w:rFonts w:ascii="Times New Roman" w:hAnsi="Times New Roman"/>
          <w:sz w:val="24"/>
          <w:szCs w:val="24"/>
        </w:rPr>
        <w:t xml:space="preserve">ое здоровье детей и молодёжи); </w:t>
      </w:r>
    </w:p>
    <w:p w:rsidR="00755EFB" w:rsidRPr="00A47009" w:rsidRDefault="00755EFB" w:rsidP="00A47009">
      <w:pPr>
        <w:pStyle w:val="ListParagraph"/>
        <w:numPr>
          <w:ilvl w:val="0"/>
          <w:numId w:val="5"/>
        </w:num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Письмо Роспотребнадзора от 17.09.2008 № 01/10237-8-32 «О мерах, направленных на нераспространение информации, наносящей вред здоровью, нравственному и духовному развитию детей и подростков».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1.2. </w:t>
      </w:r>
      <w:r w:rsidRPr="00A47009">
        <w:rPr>
          <w:rFonts w:ascii="Times New Roman" w:hAnsi="Times New Roman"/>
          <w:sz w:val="24"/>
          <w:szCs w:val="24"/>
        </w:rPr>
        <w:t xml:space="preserve">Настоящее Положение регулирует порядок работы системы контентной фильтрации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(далее — Фильтр) ресурсов сети Ин</w:t>
      </w:r>
      <w:r>
        <w:rPr>
          <w:rFonts w:ascii="Times New Roman" w:hAnsi="Times New Roman"/>
          <w:sz w:val="24"/>
          <w:szCs w:val="24"/>
        </w:rPr>
        <w:t xml:space="preserve">тернет, содержащих информацию, </w:t>
      </w:r>
      <w:r w:rsidRPr="00A47009">
        <w:rPr>
          <w:rFonts w:ascii="Times New Roman" w:hAnsi="Times New Roman"/>
          <w:sz w:val="24"/>
          <w:szCs w:val="24"/>
        </w:rPr>
        <w:t xml:space="preserve">несовместимую с задачами образования и воспитания учащихся, права </w:t>
      </w:r>
      <w:r>
        <w:rPr>
          <w:rFonts w:ascii="Times New Roman" w:hAnsi="Times New Roman"/>
          <w:sz w:val="24"/>
          <w:szCs w:val="24"/>
        </w:rPr>
        <w:t xml:space="preserve">и обязанности </w:t>
      </w:r>
      <w:r w:rsidRPr="00A47009">
        <w:rPr>
          <w:rFonts w:ascii="Times New Roman" w:hAnsi="Times New Roman"/>
          <w:sz w:val="24"/>
          <w:szCs w:val="24"/>
        </w:rPr>
        <w:t xml:space="preserve">лица, ответственного за работу Интернета </w:t>
      </w:r>
      <w:r>
        <w:rPr>
          <w:rFonts w:ascii="Times New Roman" w:hAnsi="Times New Roman"/>
          <w:sz w:val="24"/>
          <w:szCs w:val="24"/>
        </w:rPr>
        <w:t xml:space="preserve">и ограничение доступа, права и </w:t>
      </w:r>
      <w:r w:rsidRPr="00A47009">
        <w:rPr>
          <w:rFonts w:ascii="Times New Roman" w:hAnsi="Times New Roman"/>
          <w:sz w:val="24"/>
          <w:szCs w:val="24"/>
        </w:rPr>
        <w:t>обязанности лиц, использующих ресурсы сети Интерн</w:t>
      </w:r>
      <w:r>
        <w:rPr>
          <w:rFonts w:ascii="Times New Roman" w:hAnsi="Times New Roman"/>
          <w:sz w:val="24"/>
          <w:szCs w:val="24"/>
        </w:rPr>
        <w:t>ет, посредством локальной сети МБОУ «Школа № 79»</w:t>
      </w:r>
      <w:r w:rsidRPr="00A47009">
        <w:rPr>
          <w:rFonts w:ascii="Times New Roman" w:hAnsi="Times New Roman"/>
          <w:sz w:val="24"/>
          <w:szCs w:val="24"/>
        </w:rPr>
        <w:t xml:space="preserve"> (далее - Пользователи).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1.3. Работа Фильтра</w:t>
      </w:r>
      <w:r>
        <w:rPr>
          <w:rFonts w:ascii="Times New Roman" w:hAnsi="Times New Roman"/>
          <w:sz w:val="24"/>
          <w:szCs w:val="24"/>
        </w:rPr>
        <w:t xml:space="preserve">, </w:t>
      </w:r>
      <w:r w:rsidRPr="00A47009">
        <w:rPr>
          <w:rFonts w:ascii="Times New Roman" w:hAnsi="Times New Roman"/>
          <w:sz w:val="24"/>
          <w:szCs w:val="24"/>
        </w:rPr>
        <w:t xml:space="preserve">взаимоотношения между ответственным за работу Интернета 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ограничение доступа и Пользователями регулируются настоящим Положением. Если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отдельные вопросы, возникающие в процессе их взаимоотношений, не нашли своего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разрешения в тексте данного Положения, </w:t>
      </w:r>
      <w:r>
        <w:rPr>
          <w:rFonts w:ascii="Times New Roman" w:hAnsi="Times New Roman"/>
          <w:sz w:val="24"/>
          <w:szCs w:val="24"/>
        </w:rPr>
        <w:t xml:space="preserve">указанные вопросы регулируются </w:t>
      </w:r>
      <w:r w:rsidRPr="00A47009">
        <w:rPr>
          <w:rFonts w:ascii="Times New Roman" w:hAnsi="Times New Roman"/>
          <w:sz w:val="24"/>
          <w:szCs w:val="24"/>
        </w:rPr>
        <w:t xml:space="preserve">соответствующими нормами действующего законодательства РФ.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1.4. Положения </w:t>
      </w:r>
      <w:r w:rsidRPr="00A47009">
        <w:rPr>
          <w:rFonts w:ascii="Times New Roman" w:hAnsi="Times New Roman"/>
          <w:sz w:val="24"/>
          <w:szCs w:val="24"/>
        </w:rPr>
        <w:t xml:space="preserve">данного Положения отменяются, изменяются, устанавливаются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директором школы. С момента утверждения новой редакции Положения предыдущая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редакция считается недействующей.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1.5. </w:t>
      </w:r>
      <w:r w:rsidRPr="00A47009">
        <w:rPr>
          <w:rFonts w:ascii="Times New Roman" w:hAnsi="Times New Roman"/>
          <w:sz w:val="24"/>
          <w:szCs w:val="24"/>
        </w:rPr>
        <w:t xml:space="preserve">Фильтр настроен на отдельной компьютерной единице с помощью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программного обеспечения</w:t>
      </w:r>
      <w:r>
        <w:rPr>
          <w:rFonts w:ascii="Times New Roman" w:hAnsi="Times New Roman"/>
          <w:sz w:val="24"/>
          <w:szCs w:val="24"/>
        </w:rPr>
        <w:t xml:space="preserve">. </w:t>
      </w:r>
      <w:r w:rsidRPr="00A47009">
        <w:rPr>
          <w:rFonts w:ascii="Times New Roman" w:hAnsi="Times New Roman"/>
          <w:sz w:val="24"/>
          <w:szCs w:val="24"/>
        </w:rPr>
        <w:t xml:space="preserve"> Для контроля посещаемых Пользователями интернет-ресурсов, на сер</w:t>
      </w:r>
      <w:r>
        <w:rPr>
          <w:rFonts w:ascii="Times New Roman" w:hAnsi="Times New Roman"/>
          <w:sz w:val="24"/>
          <w:szCs w:val="24"/>
        </w:rPr>
        <w:t xml:space="preserve">вере-шлюзе </w:t>
      </w:r>
      <w:r w:rsidRPr="00A47009">
        <w:rPr>
          <w:rFonts w:ascii="Times New Roman" w:hAnsi="Times New Roman"/>
          <w:sz w:val="24"/>
          <w:szCs w:val="24"/>
        </w:rPr>
        <w:t xml:space="preserve">используется программное обеспечивающее контентную фильтрацию.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1.6. </w:t>
      </w:r>
      <w:r w:rsidRPr="00A47009">
        <w:rPr>
          <w:rFonts w:ascii="Times New Roman" w:hAnsi="Times New Roman"/>
          <w:sz w:val="24"/>
          <w:szCs w:val="24"/>
        </w:rPr>
        <w:t xml:space="preserve">Доступ к сети Интернет из локальной сети осуществляется с обязательной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контентной фильтрацией по определенным уровням фильтрации в соответствии с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целями и задачами использования ПК Пользователей.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3"/>
        <w:gridCol w:w="2393"/>
        <w:gridCol w:w="2393"/>
      </w:tblGrid>
      <w:tr w:rsidR="00755EFB" w:rsidRPr="00522782" w:rsidTr="00522782">
        <w:tc>
          <w:tcPr>
            <w:tcW w:w="2392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ПК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Цель использования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фильтрации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Примечание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FB" w:rsidRPr="00522782" w:rsidTr="00522782">
        <w:tc>
          <w:tcPr>
            <w:tcW w:w="2392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АРМ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ученика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Работа учащихся в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образовательных целях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Фильтрация осуществляется через СКФ, запрещены все сайты, кроме подтвержденных на соответствие образовательным целям, “белый список” разрешенных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сайтов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5EFB" w:rsidRPr="00522782" w:rsidTr="00522782">
        <w:tc>
          <w:tcPr>
            <w:tcW w:w="2392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АРМ учителя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Работа учителей на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дистанционных курсах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повышения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квалификации,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в вебинарах, при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подготовке к урокам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Средний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Фильтрация осуществляется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через СКФ, запрещены сайты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из «черного списка»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(запрещенные в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судебном порядке сайты —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список на сайте Министерства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Юстиции), зловредные сайты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(фишинг,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распространяющие вирусы),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фильтруется реклама</w:t>
            </w:r>
          </w:p>
        </w:tc>
      </w:tr>
      <w:tr w:rsidR="00755EFB" w:rsidRPr="00522782" w:rsidTr="00522782">
        <w:tc>
          <w:tcPr>
            <w:tcW w:w="2392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АРМ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администрации,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АРМ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бухгалтерии,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АРМ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секретаря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Выполнение управленческих задач связанных с текущей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деятельность школы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>Низкий</w:t>
            </w:r>
          </w:p>
        </w:tc>
        <w:tc>
          <w:tcPr>
            <w:tcW w:w="2393" w:type="dxa"/>
          </w:tcPr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Фильтрация осуществляется через СКФ запрещены сайты из «черного списка»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2782">
              <w:rPr>
                <w:rFonts w:ascii="Times New Roman" w:hAnsi="Times New Roman"/>
                <w:sz w:val="24"/>
                <w:szCs w:val="24"/>
              </w:rPr>
              <w:t xml:space="preserve">(запрещенные в судебном порядке сайты — список на сайте Министерства Юстиции) </w:t>
            </w:r>
          </w:p>
          <w:p w:rsidR="00755EFB" w:rsidRPr="00522782" w:rsidRDefault="00755EFB" w:rsidP="0052278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2. Ответственный за работу Интернета и ограничение доступа.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2.1. Ответственным </w:t>
      </w:r>
      <w:r w:rsidRPr="00A47009">
        <w:rPr>
          <w:rFonts w:ascii="Times New Roman" w:hAnsi="Times New Roman"/>
          <w:sz w:val="24"/>
          <w:szCs w:val="24"/>
        </w:rPr>
        <w:t xml:space="preserve">за работу Интернета и ограничение доступа является лицо,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уполномоченное руководителем школы осуществлять контроль за использованием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сети Интернет.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2.2. Информация, </w:t>
      </w:r>
      <w:r w:rsidRPr="00A47009">
        <w:rPr>
          <w:rFonts w:ascii="Times New Roman" w:hAnsi="Times New Roman"/>
          <w:sz w:val="24"/>
          <w:szCs w:val="24"/>
        </w:rPr>
        <w:t xml:space="preserve">для добавления определенных ресурсов сети Интернет в «Черный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список» запрещенных сайтов, в «Белый список» разрешенных сайтов или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исключения из них, предоставляется Пользователями, Комиссией по КФ или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администрацией школы в письменном виде в установленном порядке.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2.3. Лицо ответственное </w:t>
      </w:r>
      <w:r w:rsidRPr="00A47009">
        <w:rPr>
          <w:rFonts w:ascii="Times New Roman" w:hAnsi="Times New Roman"/>
          <w:sz w:val="24"/>
          <w:szCs w:val="24"/>
        </w:rPr>
        <w:t xml:space="preserve">за работу Интернета и ограничение доступа осуществляет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настройку Фильтра на доступные в Интернете СКФ, а также на СКФ, с которыми у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школы заключены договорные отношения о предоставлении услуг контентной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фильтрации интернет-ресурсов (о предоставлении списков адресов блокируемых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сайтов, принадлежащих к определенной категории ресурсов сети Интернет не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совместимых с задачами образования и воспитания учащихся).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Лицо </w:t>
      </w:r>
      <w:r w:rsidRPr="00A47009">
        <w:rPr>
          <w:rFonts w:ascii="Times New Roman" w:hAnsi="Times New Roman"/>
          <w:sz w:val="24"/>
          <w:szCs w:val="24"/>
        </w:rPr>
        <w:t xml:space="preserve">ответственное за работу Интернета и ограничение доступа проверяет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работоспособность Фильтра, заносит в «Черный список» сайты, запрещенные в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судебном порядке, список которых публикуется на сайте Министерства Юстиции не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реже одного раза </w:t>
      </w:r>
      <w:r>
        <w:rPr>
          <w:rFonts w:ascii="Times New Roman" w:hAnsi="Times New Roman"/>
          <w:sz w:val="24"/>
          <w:szCs w:val="24"/>
        </w:rPr>
        <w:t>месяц</w:t>
      </w:r>
      <w:r w:rsidRPr="00A47009">
        <w:rPr>
          <w:rFonts w:ascii="Times New Roman" w:hAnsi="Times New Roman"/>
          <w:sz w:val="24"/>
          <w:szCs w:val="24"/>
        </w:rPr>
        <w:t xml:space="preserve">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2.5. Лицо ответственное за работу Интернета и ограничение доступа производит полную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проверку ресурсов сети Интернет посещенных учащимися не реже одного раза в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четверть</w:t>
      </w:r>
      <w:r w:rsidRPr="00A47009">
        <w:rPr>
          <w:rFonts w:ascii="Times New Roman" w:hAnsi="Times New Roman"/>
          <w:sz w:val="24"/>
          <w:szCs w:val="24"/>
        </w:rPr>
        <w:t xml:space="preserve">, а проверку прочих компьютеризированных рабочих мест работников ГБОУ не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реже одного раза в месяц. При получении доказательств того, что некоторые из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посещенных ресурсов несовместимы с задачами образования и воспитания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учащихся, предпринимает меры для устранения возникших нарушений путем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внесения этих ресурсов в «Черный список».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2.6. Лицо </w:t>
      </w:r>
      <w:r w:rsidRPr="00A47009">
        <w:rPr>
          <w:rFonts w:ascii="Times New Roman" w:hAnsi="Times New Roman"/>
          <w:sz w:val="24"/>
          <w:szCs w:val="24"/>
        </w:rPr>
        <w:t xml:space="preserve">ответственное за работу Интернета и ограничение доступа проводит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технические и программные мероприятия по запрещению или разрешению доступ к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ресурсам на основании заключения Комиссии по контентной фильтрации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3. Пользователи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Пользователем </w:t>
      </w:r>
      <w:r w:rsidRPr="00A47009">
        <w:rPr>
          <w:rFonts w:ascii="Times New Roman" w:hAnsi="Times New Roman"/>
          <w:sz w:val="24"/>
          <w:szCs w:val="24"/>
        </w:rPr>
        <w:t xml:space="preserve">признается любое лицо, использующее ресурсы сети Интернет,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посредством локальной сети ОУ.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3.2. Права и обязанности Пользователя возникают с момента первого открытия любого из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браузеров, установленных на конкретном компьютере. Пользователь вправе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отказаться от осуществления своих прав, закрыв соответствующее программное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обеспечение, за исключением случаев предусматривающих использование сети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Интернет на уроке.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3.3. Пользователь в праве подать заявку о блокировании (добавлении в «Черный список»)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или разблокировании (добавлении в «Белый список») определенных ресурсов сети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Интернет. Комиссия по контентной фильтрации проверяет эти ресурсы на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соответствие задачам образования и воспитания учащихся. В случае явного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соответствия или несоответствия, Комиссия по КФ запрещает или разрешает доступ к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ресурсам в течение трёх рабочих дней.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3.4. </w:t>
      </w:r>
      <w:r w:rsidRPr="00A47009">
        <w:rPr>
          <w:rFonts w:ascii="Times New Roman" w:hAnsi="Times New Roman"/>
          <w:sz w:val="24"/>
          <w:szCs w:val="24"/>
        </w:rPr>
        <w:t xml:space="preserve">Пользователи могут осуществлять доступ к ресурсам сети Интернет согласно режиму </w:t>
      </w:r>
      <w:r>
        <w:rPr>
          <w:rFonts w:ascii="Times New Roman" w:hAnsi="Times New Roman"/>
          <w:sz w:val="24"/>
          <w:szCs w:val="24"/>
        </w:rPr>
        <w:t>р</w:t>
      </w:r>
      <w:r w:rsidRPr="00A47009">
        <w:rPr>
          <w:rFonts w:ascii="Times New Roman" w:hAnsi="Times New Roman"/>
          <w:sz w:val="24"/>
          <w:szCs w:val="24"/>
        </w:rPr>
        <w:t>аботы</w:t>
      </w:r>
      <w:r>
        <w:rPr>
          <w:rFonts w:ascii="Times New Roman" w:hAnsi="Times New Roman"/>
          <w:sz w:val="24"/>
          <w:szCs w:val="24"/>
        </w:rPr>
        <w:t xml:space="preserve"> МБОУ «Школа № 79»</w:t>
      </w:r>
      <w:r w:rsidRPr="00A47009">
        <w:rPr>
          <w:rFonts w:ascii="Times New Roman" w:hAnsi="Times New Roman"/>
          <w:sz w:val="24"/>
          <w:szCs w:val="24"/>
        </w:rPr>
        <w:t xml:space="preserve"> 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3.5. Пользователи должны воздерживаться от любых действий,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способных причинить </w:t>
      </w:r>
      <w:r w:rsidRPr="00A47009">
        <w:rPr>
          <w:rFonts w:ascii="Times New Roman" w:hAnsi="Times New Roman"/>
          <w:sz w:val="24"/>
          <w:szCs w:val="24"/>
        </w:rPr>
        <w:t>вред информационным ресурсам школы</w:t>
      </w:r>
      <w:r>
        <w:rPr>
          <w:rFonts w:ascii="Times New Roman" w:hAnsi="Times New Roman"/>
          <w:sz w:val="24"/>
          <w:szCs w:val="24"/>
        </w:rPr>
        <w:t xml:space="preserve">, программному или аппаратному </w:t>
      </w:r>
      <w:r w:rsidRPr="00A47009">
        <w:rPr>
          <w:rFonts w:ascii="Times New Roman" w:hAnsi="Times New Roman"/>
          <w:sz w:val="24"/>
          <w:szCs w:val="24"/>
        </w:rPr>
        <w:t xml:space="preserve">обеспечению серверов и компьютеризированных рабочих и учебных мест. </w:t>
      </w:r>
    </w:p>
    <w:p w:rsidR="00755EFB" w:rsidRPr="00A47009" w:rsidRDefault="00755EFB" w:rsidP="0094269C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3.6. </w:t>
      </w:r>
      <w:r w:rsidRPr="00A47009">
        <w:rPr>
          <w:rFonts w:ascii="Times New Roman" w:hAnsi="Times New Roman"/>
          <w:sz w:val="24"/>
          <w:szCs w:val="24"/>
        </w:rPr>
        <w:t xml:space="preserve">Пользователи должны использовать сеть Интернет в </w:t>
      </w:r>
      <w:r>
        <w:rPr>
          <w:rFonts w:ascii="Times New Roman" w:hAnsi="Times New Roman"/>
          <w:sz w:val="24"/>
          <w:szCs w:val="24"/>
        </w:rPr>
        <w:t xml:space="preserve"> МБОУ «Школа № 79»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исключительно в целях образовательного процесса.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3.7. </w:t>
      </w:r>
      <w:r w:rsidRPr="00A47009">
        <w:rPr>
          <w:rFonts w:ascii="Times New Roman" w:hAnsi="Times New Roman"/>
          <w:sz w:val="24"/>
          <w:szCs w:val="24"/>
        </w:rPr>
        <w:t xml:space="preserve">Пользователи сети Интернет в </w:t>
      </w:r>
      <w:r>
        <w:rPr>
          <w:rFonts w:ascii="Times New Roman" w:hAnsi="Times New Roman"/>
          <w:sz w:val="24"/>
          <w:szCs w:val="24"/>
        </w:rPr>
        <w:t>МБОУ «Школа № 79»</w:t>
      </w:r>
      <w:r w:rsidRPr="00A47009">
        <w:rPr>
          <w:rFonts w:ascii="Times New Roman" w:hAnsi="Times New Roman"/>
          <w:sz w:val="24"/>
          <w:szCs w:val="24"/>
        </w:rPr>
        <w:t xml:space="preserve"> должны осознавать, что технические средства и программное обеспечение не могут осуществлять полную фильтрацию ресурсов сети Интернет в связи с частотой обновления ресурсов сети Интернет, возможными «хакерскими взломами» ранее проверенных интернет-ресурсов, и в связи с этим осознают возможную опасность столкновения с ресурсом, содержание которого противоречит законодательству Российской Федерации и является несовместимым с целями и задачами образовательного процесса. Участники процесса использования сети Интернет в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7009">
        <w:rPr>
          <w:rFonts w:ascii="Times New Roman" w:hAnsi="Times New Roman"/>
          <w:sz w:val="24"/>
          <w:szCs w:val="24"/>
        </w:rPr>
        <w:t xml:space="preserve">школе осознают, что </w:t>
      </w:r>
      <w:r>
        <w:rPr>
          <w:rFonts w:ascii="Times New Roman" w:hAnsi="Times New Roman"/>
          <w:sz w:val="24"/>
          <w:szCs w:val="24"/>
        </w:rPr>
        <w:t>МБОУ «Школа № 79»</w:t>
      </w:r>
      <w:r w:rsidRPr="00A47009">
        <w:rPr>
          <w:rFonts w:ascii="Times New Roman" w:hAnsi="Times New Roman"/>
          <w:sz w:val="24"/>
          <w:szCs w:val="24"/>
        </w:rPr>
        <w:t xml:space="preserve"> обязана принимать меры по защите ребенка от информации, пропаганды и агитации,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7009">
        <w:rPr>
          <w:rFonts w:ascii="Times New Roman" w:hAnsi="Times New Roman"/>
          <w:sz w:val="24"/>
          <w:szCs w:val="24"/>
        </w:rPr>
        <w:t xml:space="preserve">наносящих вред его здоровью, нравственному и духовному развитию, а также от информации порнографического характера, от информации, пропагандирующей </w:t>
      </w:r>
      <w:r>
        <w:rPr>
          <w:rFonts w:ascii="Times New Roman" w:hAnsi="Times New Roman"/>
          <w:sz w:val="24"/>
          <w:szCs w:val="24"/>
        </w:rPr>
        <w:t xml:space="preserve"> </w:t>
      </w:r>
      <w:r w:rsidRPr="00A47009">
        <w:rPr>
          <w:rFonts w:ascii="Times New Roman" w:hAnsi="Times New Roman"/>
          <w:sz w:val="24"/>
          <w:szCs w:val="24"/>
        </w:rPr>
        <w:t xml:space="preserve">нетрадиционные сексуальные отношения, и ограничить доступ ребенка на компьютерах школы к подобной информации, размещенной не на Интернет-ресурсах </w:t>
      </w:r>
      <w:r>
        <w:rPr>
          <w:rFonts w:ascii="Times New Roman" w:hAnsi="Times New Roman"/>
          <w:sz w:val="24"/>
          <w:szCs w:val="24"/>
        </w:rPr>
        <w:t xml:space="preserve"> МБОУ «Школа № 79» 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3.8. При обна</w:t>
      </w:r>
      <w:r>
        <w:rPr>
          <w:rFonts w:ascii="Times New Roman" w:hAnsi="Times New Roman"/>
          <w:sz w:val="24"/>
          <w:szCs w:val="24"/>
        </w:rPr>
        <w:t xml:space="preserve">ружении Пользователем ресурса, </w:t>
      </w:r>
      <w:r w:rsidRPr="00A47009">
        <w:rPr>
          <w:rFonts w:ascii="Times New Roman" w:hAnsi="Times New Roman"/>
          <w:sz w:val="24"/>
          <w:szCs w:val="24"/>
        </w:rPr>
        <w:t xml:space="preserve">содержимое которого несовместимо с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целями образовательного процесса (например, при «хакерских взломах» ресурса 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т.п.), он обязан незамедлительно сообщить о таком ресурсе лицу ответственному за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работу Интернета и ограничение доступа в письменном или электронном виде с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указанием его доменного адреса и покинуть данный ресурс.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4. Ответственность сторон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4.1. Нарушение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Пользователем данного положения</w:t>
      </w:r>
      <w:r>
        <w:rPr>
          <w:rFonts w:ascii="Times New Roman" w:hAnsi="Times New Roman"/>
          <w:sz w:val="24"/>
          <w:szCs w:val="24"/>
        </w:rPr>
        <w:t xml:space="preserve"> или Правил использования сети </w:t>
      </w:r>
      <w:r w:rsidRPr="00A47009">
        <w:rPr>
          <w:rFonts w:ascii="Times New Roman" w:hAnsi="Times New Roman"/>
          <w:sz w:val="24"/>
          <w:szCs w:val="24"/>
        </w:rPr>
        <w:t xml:space="preserve">Интернет может явиться поводом для временного либо полного отказа в доступе к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ресурсам сети Интернет.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4.2. Решение об отказе в доступе к сети Интернет определенному Пользователю либо об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ограничении доступа к сети Интернет такого Пользователя принимается директором.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A47009">
        <w:rPr>
          <w:rFonts w:ascii="Times New Roman" w:hAnsi="Times New Roman"/>
          <w:sz w:val="24"/>
          <w:szCs w:val="24"/>
        </w:rPr>
        <w:t xml:space="preserve">Приложение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Заявка на блокирование или разблокирование ресурсов сети Интернет,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доступ к</w:t>
      </w:r>
      <w:r>
        <w:rPr>
          <w:rFonts w:ascii="Times New Roman" w:hAnsi="Times New Roman"/>
          <w:sz w:val="24"/>
          <w:szCs w:val="24"/>
        </w:rPr>
        <w:t xml:space="preserve"> которым осуществляется в </w:t>
      </w:r>
      <w:r w:rsidRPr="00A4700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МБОУ «Школа № 79»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Я, (ФИО, должность) </w:t>
      </w:r>
      <w:r w:rsidRPr="00A47009">
        <w:rPr>
          <w:rFonts w:ascii="Times New Roman" w:hAnsi="Times New Roman"/>
          <w:sz w:val="24"/>
          <w:szCs w:val="24"/>
        </w:rPr>
        <w:t xml:space="preserve">прошу принять решение о: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7009">
        <w:rPr>
          <w:rFonts w:ascii="Times New Roman" w:hAnsi="Times New Roman"/>
          <w:sz w:val="24"/>
          <w:szCs w:val="24"/>
        </w:rPr>
        <w:t xml:space="preserve">блокировании (добавлении в «Черный список»)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A47009">
        <w:rPr>
          <w:rFonts w:ascii="Times New Roman" w:hAnsi="Times New Roman"/>
          <w:sz w:val="24"/>
          <w:szCs w:val="24"/>
        </w:rPr>
        <w:t xml:space="preserve">разблокировании (добавлении в «Белый список»)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следующих ресурсов сети Интернет: 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Доменный адрес ресурса</w:t>
      </w:r>
    </w:p>
    <w:p w:rsidR="00755EFB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 Цель использования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 Примечание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Подпись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Решение Комиссии по контентной фильтрации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Председатель: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____________________________/_______________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Члены комиссии: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____________________________/_______________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 xml:space="preserve">____________________________/_______________ </w:t>
      </w: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</w:p>
    <w:p w:rsidR="00755EFB" w:rsidRPr="00A47009" w:rsidRDefault="00755EFB" w:rsidP="00A47009">
      <w:pPr>
        <w:spacing w:after="0"/>
        <w:rPr>
          <w:rFonts w:ascii="Times New Roman" w:hAnsi="Times New Roman"/>
          <w:sz w:val="24"/>
          <w:szCs w:val="24"/>
        </w:rPr>
      </w:pPr>
      <w:r w:rsidRPr="00A47009">
        <w:rPr>
          <w:rFonts w:ascii="Times New Roman" w:hAnsi="Times New Roman"/>
          <w:sz w:val="24"/>
          <w:szCs w:val="24"/>
        </w:rPr>
        <w:t>Дата</w:t>
      </w:r>
    </w:p>
    <w:sectPr w:rsidR="00755EFB" w:rsidRPr="00A47009" w:rsidSect="00703D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D5AD5"/>
    <w:multiLevelType w:val="hybridMultilevel"/>
    <w:tmpl w:val="BFA6BB02"/>
    <w:lvl w:ilvl="0" w:tplc="591A9050">
      <w:numFmt w:val="bullet"/>
      <w:lvlText w:val="·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696D9C"/>
    <w:multiLevelType w:val="hybridMultilevel"/>
    <w:tmpl w:val="9A8ED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FF4CC1"/>
    <w:multiLevelType w:val="hybridMultilevel"/>
    <w:tmpl w:val="1688B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EEBC76"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0331B57"/>
    <w:multiLevelType w:val="hybridMultilevel"/>
    <w:tmpl w:val="1E004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327A3E"/>
    <w:multiLevelType w:val="hybridMultilevel"/>
    <w:tmpl w:val="EE025B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C3A"/>
    <w:rsid w:val="000D7283"/>
    <w:rsid w:val="001B3868"/>
    <w:rsid w:val="001C27F2"/>
    <w:rsid w:val="00472D7E"/>
    <w:rsid w:val="00522782"/>
    <w:rsid w:val="00606EB0"/>
    <w:rsid w:val="0061027F"/>
    <w:rsid w:val="0065433B"/>
    <w:rsid w:val="00667C3A"/>
    <w:rsid w:val="006E373D"/>
    <w:rsid w:val="00703D84"/>
    <w:rsid w:val="00711306"/>
    <w:rsid w:val="00755EFB"/>
    <w:rsid w:val="00791EFE"/>
    <w:rsid w:val="007D709D"/>
    <w:rsid w:val="007D797A"/>
    <w:rsid w:val="00837D40"/>
    <w:rsid w:val="00900DFC"/>
    <w:rsid w:val="0094269C"/>
    <w:rsid w:val="00A3003D"/>
    <w:rsid w:val="00A301AA"/>
    <w:rsid w:val="00A47009"/>
    <w:rsid w:val="00AD420A"/>
    <w:rsid w:val="00AD45BF"/>
    <w:rsid w:val="00AD6E90"/>
    <w:rsid w:val="00B5137F"/>
    <w:rsid w:val="00B64903"/>
    <w:rsid w:val="00B77408"/>
    <w:rsid w:val="00BD052F"/>
    <w:rsid w:val="00C321E3"/>
    <w:rsid w:val="00D1378B"/>
    <w:rsid w:val="00D4667D"/>
    <w:rsid w:val="00D769D2"/>
    <w:rsid w:val="00DB2766"/>
    <w:rsid w:val="00E064B6"/>
    <w:rsid w:val="00E21E2E"/>
    <w:rsid w:val="00E8709F"/>
    <w:rsid w:val="00EC395E"/>
    <w:rsid w:val="00F10C73"/>
    <w:rsid w:val="00F83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D84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47009"/>
    <w:pPr>
      <w:ind w:left="720"/>
      <w:contextualSpacing/>
    </w:pPr>
  </w:style>
  <w:style w:type="table" w:styleId="TableGrid">
    <w:name w:val="Table Grid"/>
    <w:basedOn w:val="TableNormal"/>
    <w:uiPriority w:val="99"/>
    <w:rsid w:val="0061027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165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35</TotalTime>
  <Pages>5</Pages>
  <Words>1494</Words>
  <Characters>8518</Characters>
  <Application>Microsoft Office Outlook</Application>
  <DocSecurity>0</DocSecurity>
  <Lines>0</Lines>
  <Paragraphs>0</Paragraphs>
  <ScaleCrop>false</ScaleCrop>
  <Company>XTreme.ws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WiZaRd</cp:lastModifiedBy>
  <cp:revision>17</cp:revision>
  <cp:lastPrinted>2020-07-23T08:00:00Z</cp:lastPrinted>
  <dcterms:created xsi:type="dcterms:W3CDTF">2016-11-26T06:12:00Z</dcterms:created>
  <dcterms:modified xsi:type="dcterms:W3CDTF">2021-08-24T17:40:00Z</dcterms:modified>
</cp:coreProperties>
</file>